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96D86" w14:textId="7A0C7E3B" w:rsidR="006B2F86" w:rsidRDefault="00A667AF" w:rsidP="00E71FC3">
      <w:pPr>
        <w:pStyle w:val="NoSpacing"/>
      </w:pPr>
      <w:r>
        <w:rPr>
          <w:u w:val="single"/>
        </w:rPr>
        <w:t>Joan COURTENAY</w:t>
      </w:r>
      <w:r>
        <w:t xml:space="preserve">    </w:t>
      </w:r>
      <w:proofErr w:type="gramStart"/>
      <w:r>
        <w:t xml:space="preserve">   (</w:t>
      </w:r>
      <w:proofErr w:type="gramEnd"/>
      <w:r>
        <w:t>d.ca.1496)</w:t>
      </w:r>
    </w:p>
    <w:p w14:paraId="4C53A2CE" w14:textId="3366CFA8" w:rsidR="00A667AF" w:rsidRDefault="00A667AF" w:rsidP="00E71FC3">
      <w:pPr>
        <w:pStyle w:val="NoSpacing"/>
      </w:pPr>
      <w:r>
        <w:t xml:space="preserve">of </w:t>
      </w:r>
      <w:proofErr w:type="spellStart"/>
      <w:r>
        <w:t>Uplowman</w:t>
      </w:r>
      <w:proofErr w:type="spellEnd"/>
      <w:r>
        <w:t>, Devon.</w:t>
      </w:r>
    </w:p>
    <w:p w14:paraId="0A393E98" w14:textId="51230989" w:rsidR="00A667AF" w:rsidRDefault="00A667AF" w:rsidP="00E71FC3">
      <w:pPr>
        <w:pStyle w:val="NoSpacing"/>
      </w:pPr>
    </w:p>
    <w:p w14:paraId="4831AF13" w14:textId="351651BB" w:rsidR="00A667AF" w:rsidRDefault="00A667AF" w:rsidP="00E71FC3">
      <w:pPr>
        <w:pStyle w:val="NoSpacing"/>
      </w:pPr>
    </w:p>
    <w:p w14:paraId="344A4701" w14:textId="5F099EEB" w:rsidR="00A667AF" w:rsidRDefault="00A667AF" w:rsidP="00E71FC3">
      <w:pPr>
        <w:pStyle w:val="NoSpacing"/>
      </w:pPr>
      <w:r>
        <w:t>= Peter</w:t>
      </w:r>
    </w:p>
    <w:p w14:paraId="0F228F7D" w14:textId="7ECE0FFC" w:rsidR="00A667AF" w:rsidRDefault="00A667AF" w:rsidP="00E71FC3">
      <w:pPr>
        <w:pStyle w:val="NoSpacing"/>
      </w:pPr>
      <w:r>
        <w:t>(</w:t>
      </w:r>
      <w:hyperlink r:id="rId6" w:history="1">
        <w:r w:rsidRPr="0033679F">
          <w:rPr>
            <w:rStyle w:val="Hyperlink"/>
          </w:rPr>
          <w:t>https://search.findmypast.co.uk/record?id=GBOR/OR/DEVWILLS/174127</w:t>
        </w:r>
      </w:hyperlink>
      <w:r>
        <w:t>)</w:t>
      </w:r>
    </w:p>
    <w:p w14:paraId="7B6479EB" w14:textId="42482092" w:rsidR="00A667AF" w:rsidRDefault="00A667AF" w:rsidP="00E71FC3">
      <w:pPr>
        <w:pStyle w:val="NoSpacing"/>
      </w:pPr>
    </w:p>
    <w:p w14:paraId="64165BC6" w14:textId="48CBB9DC" w:rsidR="00A667AF" w:rsidRDefault="00A667AF" w:rsidP="00E71FC3">
      <w:pPr>
        <w:pStyle w:val="NoSpacing"/>
      </w:pPr>
    </w:p>
    <w:p w14:paraId="4AA5FB39" w14:textId="29DF8E82" w:rsidR="00A667AF" w:rsidRDefault="00A667AF" w:rsidP="00A667AF">
      <w:pPr>
        <w:pStyle w:val="NoSpacing"/>
      </w:pPr>
      <w:r>
        <w:tab/>
        <w:t>1496</w:t>
      </w:r>
      <w:r>
        <w:tab/>
        <w:t>Probate of her Will.   (ibid.)</w:t>
      </w:r>
    </w:p>
    <w:p w14:paraId="006AE381" w14:textId="1FA669E9" w:rsidR="00A667AF" w:rsidRDefault="00A667AF" w:rsidP="00A667AF">
      <w:pPr>
        <w:pStyle w:val="NoSpacing"/>
      </w:pPr>
    </w:p>
    <w:p w14:paraId="4E39E344" w14:textId="1DD081F5" w:rsidR="00A667AF" w:rsidRDefault="00A667AF" w:rsidP="00A667AF">
      <w:pPr>
        <w:pStyle w:val="NoSpacing"/>
      </w:pPr>
    </w:p>
    <w:p w14:paraId="6316527E" w14:textId="30C0C760" w:rsidR="00A667AF" w:rsidRPr="00A667AF" w:rsidRDefault="00A667AF" w:rsidP="00A667AF">
      <w:pPr>
        <w:pStyle w:val="NoSpacing"/>
      </w:pPr>
      <w:r>
        <w:t>16 February 2018</w:t>
      </w:r>
      <w:bookmarkStart w:id="0" w:name="_GoBack"/>
      <w:bookmarkEnd w:id="0"/>
    </w:p>
    <w:sectPr w:rsidR="00A667AF" w:rsidRPr="00A667A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77989" w14:textId="77777777" w:rsidR="00A667AF" w:rsidRDefault="00A667AF" w:rsidP="00E71FC3">
      <w:pPr>
        <w:spacing w:after="0" w:line="240" w:lineRule="auto"/>
      </w:pPr>
      <w:r>
        <w:separator/>
      </w:r>
    </w:p>
  </w:endnote>
  <w:endnote w:type="continuationSeparator" w:id="0">
    <w:p w14:paraId="51B2016A" w14:textId="77777777" w:rsidR="00A667AF" w:rsidRDefault="00A667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971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BA831" w14:textId="77777777" w:rsidR="00A667AF" w:rsidRDefault="00A667AF" w:rsidP="00E71FC3">
      <w:pPr>
        <w:spacing w:after="0" w:line="240" w:lineRule="auto"/>
      </w:pPr>
      <w:r>
        <w:separator/>
      </w:r>
    </w:p>
  </w:footnote>
  <w:footnote w:type="continuationSeparator" w:id="0">
    <w:p w14:paraId="43A95D80" w14:textId="77777777" w:rsidR="00A667AF" w:rsidRDefault="00A667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7AF"/>
    <w:rsid w:val="001A7C09"/>
    <w:rsid w:val="00577BD5"/>
    <w:rsid w:val="00656CBA"/>
    <w:rsid w:val="006A1F77"/>
    <w:rsid w:val="00733BE7"/>
    <w:rsid w:val="00A667A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2425B"/>
  <w15:chartTrackingRefBased/>
  <w15:docId w15:val="{74FEEE78-7304-4C1B-8647-6D38A34CD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667A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67A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arch.findmypast.co.uk/record?id=GBOR/OR/DEVWILLS/17412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2018-02-16T16:17:00Z</dcterms:created>
  <dcterms:modified xsi:type="dcterms:W3CDTF">2018-02-16T16:23:00Z</dcterms:modified>
</cp:coreProperties>
</file>